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432C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Elizabeth OSTILL</w:t>
      </w:r>
      <w:r>
        <w:rPr>
          <w:rStyle w:val="s1"/>
        </w:rPr>
        <w:t xml:space="preserve">     (fl.1507)</w:t>
      </w:r>
    </w:p>
    <w:p w14:paraId="689D9CD7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North Barsham, Norfolk.</w:t>
      </w:r>
    </w:p>
    <w:p w14:paraId="0196C43E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</w:p>
    <w:p w14:paraId="0FF333BA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</w:p>
    <w:p w14:paraId="001418B4" w14:textId="22921F1C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</w:r>
      <w:r w:rsidR="006A70B4">
        <w:rPr>
          <w:rStyle w:val="s1"/>
        </w:rPr>
        <w:t>Sh</w:t>
      </w:r>
      <w:r>
        <w:rPr>
          <w:rStyle w:val="s1"/>
        </w:rPr>
        <w:t>e made h</w:t>
      </w:r>
      <w:r w:rsidR="006A70B4">
        <w:rPr>
          <w:rStyle w:val="s1"/>
        </w:rPr>
        <w:t>er</w:t>
      </w:r>
      <w:r>
        <w:rPr>
          <w:rStyle w:val="s1"/>
        </w:rPr>
        <w:t xml:space="preserve"> Will.</w:t>
      </w:r>
    </w:p>
    <w:p w14:paraId="1E045DDD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467)</w:t>
      </w:r>
    </w:p>
    <w:p w14:paraId="2891A66A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</w:p>
    <w:p w14:paraId="76AA0609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</w:p>
    <w:p w14:paraId="73B68170" w14:textId="77777777" w:rsidR="000F3987" w:rsidRDefault="000F3987" w:rsidP="000F398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15 July 2020</w:t>
      </w:r>
    </w:p>
    <w:p w14:paraId="4E8987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D3DF" w14:textId="77777777" w:rsidR="00B84F06" w:rsidRDefault="00B84F06" w:rsidP="009139A6">
      <w:r>
        <w:separator/>
      </w:r>
    </w:p>
  </w:endnote>
  <w:endnote w:type="continuationSeparator" w:id="0">
    <w:p w14:paraId="441B4CB2" w14:textId="77777777" w:rsidR="00B84F06" w:rsidRDefault="00B84F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FF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53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3CF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48FA5" w14:textId="77777777" w:rsidR="00B84F06" w:rsidRDefault="00B84F06" w:rsidP="009139A6">
      <w:r>
        <w:separator/>
      </w:r>
    </w:p>
  </w:footnote>
  <w:footnote w:type="continuationSeparator" w:id="0">
    <w:p w14:paraId="3DEFEB74" w14:textId="77777777" w:rsidR="00B84F06" w:rsidRDefault="00B84F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A5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DE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75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87"/>
    <w:rsid w:val="000666E0"/>
    <w:rsid w:val="000F3987"/>
    <w:rsid w:val="002510B7"/>
    <w:rsid w:val="005C130B"/>
    <w:rsid w:val="006A70B4"/>
    <w:rsid w:val="00826F5C"/>
    <w:rsid w:val="009139A6"/>
    <w:rsid w:val="009448BB"/>
    <w:rsid w:val="00A3176C"/>
    <w:rsid w:val="00B84F06"/>
    <w:rsid w:val="00BA00AB"/>
    <w:rsid w:val="00D14B7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5970D"/>
  <w15:chartTrackingRefBased/>
  <w15:docId w15:val="{92D9D808-7DD7-46B1-AE72-0DE9CA5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customStyle="1" w:styleId="s1">
    <w:name w:val="s1"/>
    <w:basedOn w:val="DefaultParagraphFont"/>
    <w:rsid w:val="000F398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F398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2021-03-04T16:42:00Z</dcterms:created>
  <dcterms:modified xsi:type="dcterms:W3CDTF">2026-06-15T06:35:00Z</dcterms:modified>
</cp:coreProperties>
</file>